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7CE" w:rsidRPr="004C6E73" w:rsidRDefault="005D57CE" w:rsidP="005D57CE">
      <w:pPr>
        <w:pStyle w:val="NoSpacing"/>
      </w:pPr>
      <w:r w:rsidRPr="004C6E73">
        <w:rPr>
          <w:u w:val="single"/>
        </w:rPr>
        <w:t>John KELE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5D57CE" w:rsidRPr="004C6E73" w:rsidRDefault="005D57CE" w:rsidP="005D57CE">
      <w:pPr>
        <w:pStyle w:val="NoSpacing"/>
      </w:pPr>
    </w:p>
    <w:p w:rsidR="005D57CE" w:rsidRPr="004C6E73" w:rsidRDefault="005D57CE" w:rsidP="005D57CE">
      <w:pPr>
        <w:pStyle w:val="NoSpacing"/>
      </w:pPr>
    </w:p>
    <w:p w:rsidR="005D57CE" w:rsidRPr="004C6E73" w:rsidRDefault="005D57CE" w:rsidP="005D57CE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5D57CE" w:rsidRPr="004C6E73" w:rsidRDefault="005D57CE" w:rsidP="005D57CE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5D57CE" w:rsidRPr="004C6E73" w:rsidRDefault="005D57CE" w:rsidP="005D57CE">
      <w:pPr>
        <w:pStyle w:val="NoSpacing"/>
      </w:pPr>
    </w:p>
    <w:p w:rsidR="005D57CE" w:rsidRPr="004C6E73" w:rsidRDefault="005D57CE" w:rsidP="005D57CE">
      <w:pPr>
        <w:pStyle w:val="NoSpacing"/>
      </w:pPr>
    </w:p>
    <w:p w:rsidR="005D57CE" w:rsidRPr="004C6E73" w:rsidRDefault="005D57CE" w:rsidP="005D57CE">
      <w:pPr>
        <w:pStyle w:val="NoSpacing"/>
      </w:pPr>
      <w:r w:rsidRPr="004C6E73">
        <w:t>18 May 2016</w:t>
      </w:r>
    </w:p>
    <w:p w:rsidR="006B2F86" w:rsidRPr="00E71FC3" w:rsidRDefault="005D57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CE" w:rsidRDefault="005D57CE" w:rsidP="00E71FC3">
      <w:pPr>
        <w:spacing w:after="0" w:line="240" w:lineRule="auto"/>
      </w:pPr>
      <w:r>
        <w:separator/>
      </w:r>
    </w:p>
  </w:endnote>
  <w:endnote w:type="continuationSeparator" w:id="0">
    <w:p w:rsidR="005D57CE" w:rsidRDefault="005D57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CE" w:rsidRDefault="005D57CE" w:rsidP="00E71FC3">
      <w:pPr>
        <w:spacing w:after="0" w:line="240" w:lineRule="auto"/>
      </w:pPr>
      <w:r>
        <w:separator/>
      </w:r>
    </w:p>
  </w:footnote>
  <w:footnote w:type="continuationSeparator" w:id="0">
    <w:p w:rsidR="005D57CE" w:rsidRDefault="005D57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7CE"/>
    <w:rsid w:val="001A7C09"/>
    <w:rsid w:val="005D57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6F5A01-5724-4119-8992-B3C406C7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D57C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2016-07-02T15:57:00Z</dcterms:created>
  <dcterms:modified xsi:type="dcterms:W3CDTF">2016-07-02T15:57:00Z</dcterms:modified>
</cp:coreProperties>
</file>